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0FBFD322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9C5FFA">
        <w:rPr>
          <w:rFonts w:ascii="Arial" w:hAnsi="Arial" w:cs="Arial"/>
          <w:i/>
          <w:noProof/>
          <w:sz w:val="28"/>
        </w:rPr>
        <w:t>01</w:t>
      </w:r>
      <w:r w:rsidR="00781625">
        <w:rPr>
          <w:rFonts w:ascii="Arial" w:hAnsi="Arial" w:cs="Arial"/>
          <w:i/>
          <w:noProof/>
          <w:sz w:val="28"/>
        </w:rPr>
        <w:t>54</w:t>
      </w:r>
    </w:p>
    <w:p w14:paraId="5D207BE8" w14:textId="06FFA85D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  <w:r w:rsidR="00F65061">
        <w:rPr>
          <w:rFonts w:ascii="Arial" w:hAnsi="Arial" w:cs="Arial"/>
          <w:noProof/>
        </w:rPr>
        <w:tab/>
      </w:r>
      <w:bookmarkStart w:id="0" w:name="_GoBack"/>
      <w:bookmarkEnd w:id="0"/>
      <w:r w:rsidR="00F65061" w:rsidRPr="00F65061">
        <w:rPr>
          <w:rFonts w:ascii="Arial" w:hAnsi="Arial" w:cs="Arial"/>
          <w:noProof/>
          <w:sz w:val="28"/>
          <w:szCs w:val="28"/>
        </w:rPr>
        <w:t xml:space="preserve">Revision of </w:t>
      </w:r>
      <w:r w:rsidR="00F65061">
        <w:rPr>
          <w:rFonts w:ascii="Arial" w:hAnsi="Arial" w:cs="Arial"/>
          <w:i/>
          <w:noProof/>
          <w:sz w:val="28"/>
        </w:rPr>
        <w:t>S4-190127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BA054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75295E2C" w:rsidR="001E41F3" w:rsidRPr="00410371" w:rsidRDefault="009C5FFA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25C2D276" w:rsidR="001E41F3" w:rsidRPr="00410371" w:rsidRDefault="00F65061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49E173B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814730">
              <w:rPr>
                <w:b/>
                <w:noProof/>
                <w:sz w:val="28"/>
              </w:rPr>
              <w:t>5.4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1C21B2D0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  <w:r w:rsidR="00617A2D">
              <w:t xml:space="preserve"> (Release 13)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2759379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1775E8EA" w:rsidR="001E41F3" w:rsidRPr="00A276F3" w:rsidRDefault="00814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57B069C0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730">
              <w:t>5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270046C2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  <w:r w:rsidR="00F65061">
              <w:t xml:space="preserve"> 3GPP MTSINP MO is also updated accordingly.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1D29CD59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  <w:r w:rsidR="00F65061">
              <w:rPr>
                <w:rFonts w:cs="Arial"/>
              </w:rPr>
              <w:t xml:space="preserve">, </w:t>
            </w:r>
            <w:r w:rsidR="00F65061">
              <w:t>3GPP MTSINP MO.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51483" w14:textId="77777777" w:rsidR="00E4350A" w:rsidRDefault="00E4350A">
      <w:r>
        <w:separator/>
      </w:r>
    </w:p>
  </w:endnote>
  <w:endnote w:type="continuationSeparator" w:id="0">
    <w:p w14:paraId="36175877" w14:textId="77777777" w:rsidR="00E4350A" w:rsidRDefault="00E4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BBC05" w14:textId="77777777" w:rsidR="00E4350A" w:rsidRDefault="00E4350A">
      <w:r>
        <w:separator/>
      </w:r>
    </w:p>
  </w:footnote>
  <w:footnote w:type="continuationSeparator" w:id="0">
    <w:p w14:paraId="45A8D461" w14:textId="77777777" w:rsidR="00E4350A" w:rsidRDefault="00E43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990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2C37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51580D"/>
    <w:rsid w:val="005422D4"/>
    <w:rsid w:val="00547111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00BAC"/>
    <w:rsid w:val="00711FBC"/>
    <w:rsid w:val="0072447D"/>
    <w:rsid w:val="00725175"/>
    <w:rsid w:val="00751B5B"/>
    <w:rsid w:val="00781625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14730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91B88"/>
    <w:rsid w:val="0099350B"/>
    <w:rsid w:val="009A4A13"/>
    <w:rsid w:val="009A5753"/>
    <w:rsid w:val="009A579D"/>
    <w:rsid w:val="009C5FFA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AF65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BD7424"/>
    <w:rsid w:val="00C16477"/>
    <w:rsid w:val="00C65F58"/>
    <w:rsid w:val="00C66BA2"/>
    <w:rsid w:val="00C860E6"/>
    <w:rsid w:val="00C863AB"/>
    <w:rsid w:val="00C95985"/>
    <w:rsid w:val="00CB47A5"/>
    <w:rsid w:val="00CC5026"/>
    <w:rsid w:val="00CC68D0"/>
    <w:rsid w:val="00CD02B3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329F0"/>
    <w:rsid w:val="00E34898"/>
    <w:rsid w:val="00E4269F"/>
    <w:rsid w:val="00E4350A"/>
    <w:rsid w:val="00E827C1"/>
    <w:rsid w:val="00EB09B7"/>
    <w:rsid w:val="00EE7D7C"/>
    <w:rsid w:val="00F0061C"/>
    <w:rsid w:val="00F15277"/>
    <w:rsid w:val="00F25D98"/>
    <w:rsid w:val="00F300FB"/>
    <w:rsid w:val="00F65061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6E386-A7F1-4B33-94C3-99B6FDC7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 Wang </cp:lastModifiedBy>
  <cp:revision>5</cp:revision>
  <cp:lastPrinted>1900-01-01T08:00:00Z</cp:lastPrinted>
  <dcterms:created xsi:type="dcterms:W3CDTF">2019-01-29T11:38:00Z</dcterms:created>
  <dcterms:modified xsi:type="dcterms:W3CDTF">2019-01-29T11:43:00Z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